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8847"/>
        <w:gridCol w:w="1701"/>
        <w:gridCol w:w="1417"/>
        <w:gridCol w:w="1637"/>
      </w:tblGrid>
      <w:tr w:rsidR="008A7A74" w:rsidTr="008A7A74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A74" w:rsidRDefault="008A7A74" w:rsidP="0050085B">
            <w:pPr>
              <w:jc w:val="center"/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</w:t>
            </w:r>
            <w:r w:rsidR="0050085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9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0085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месяцев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  <w:bookmarkEnd w:id="0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193AED" w:rsidTr="0050085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тыс. руб.</w:t>
            </w:r>
          </w:p>
        </w:tc>
      </w:tr>
      <w:tr w:rsidR="008A7A74" w:rsidTr="0050085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8F24AD" w:rsidRDefault="008A7A74" w:rsidP="003B2247">
            <w:pPr>
              <w:jc w:val="center"/>
              <w:rPr>
                <w:b/>
              </w:rPr>
            </w:pPr>
            <w:r w:rsidRPr="008F24AD">
              <w:rPr>
                <w:b/>
              </w:rPr>
              <w:t>№ п/п</w:t>
            </w:r>
          </w:p>
        </w:tc>
        <w:tc>
          <w:tcPr>
            <w:tcW w:w="946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8F24AD" w:rsidRDefault="008A7A74" w:rsidP="003B2247">
            <w:pPr>
              <w:jc w:val="center"/>
              <w:rPr>
                <w:b/>
              </w:rPr>
            </w:pPr>
            <w:r w:rsidRPr="008F24AD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4E383D" w:rsidRDefault="008A7A74" w:rsidP="003B2247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4E383D" w:rsidRDefault="008A7A74" w:rsidP="003B2247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</w:rPr>
              <w:t>на 01.01.2021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4E383D" w:rsidRDefault="008A7A74" w:rsidP="003B2247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193AED" w:rsidRPr="00193AED" w:rsidRDefault="00193AED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8847"/>
        <w:gridCol w:w="1701"/>
        <w:gridCol w:w="1417"/>
        <w:gridCol w:w="1637"/>
      </w:tblGrid>
      <w:tr w:rsidR="00193AED" w:rsidTr="0050085B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</w:t>
            </w:r>
          </w:p>
        </w:tc>
        <w:tc>
          <w:tcPr>
            <w:tcW w:w="9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5</w:t>
            </w:r>
          </w:p>
        </w:tc>
      </w:tr>
      <w:tr w:rsidR="00193AED" w:rsidTr="00193AED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Pr="008A7A74" w:rsidRDefault="00193AED" w:rsidP="00A45CB7">
            <w:pPr>
              <w:jc w:val="center"/>
              <w:rPr>
                <w:b/>
                <w:i/>
              </w:rPr>
            </w:pPr>
            <w:r w:rsidRPr="008A7A74">
              <w:rPr>
                <w:b/>
                <w:i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193AED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Pr="008A7A74" w:rsidRDefault="00193AED" w:rsidP="00A45CB7">
            <w:pPr>
              <w:jc w:val="center"/>
              <w:rPr>
                <w:b/>
              </w:rPr>
            </w:pPr>
            <w:r w:rsidRPr="008A7A74">
              <w:rPr>
                <w:b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Pr="008A7A74" w:rsidRDefault="00193AED" w:rsidP="00A45CB7">
            <w:pPr>
              <w:jc w:val="right"/>
              <w:rPr>
                <w:b/>
              </w:rPr>
            </w:pPr>
            <w:r w:rsidRPr="008A7A74">
              <w:rPr>
                <w:b/>
              </w:rPr>
              <w:t>56 237,3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Pr="008A7A74" w:rsidRDefault="001D65FA" w:rsidP="00A45CB7">
            <w:pPr>
              <w:jc w:val="right"/>
              <w:rPr>
                <w:b/>
              </w:rPr>
            </w:pPr>
            <w:r>
              <w:rPr>
                <w:b/>
              </w:rPr>
              <w:t>3 244,7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Pr="008A7A74" w:rsidRDefault="001D65FA" w:rsidP="00A45CB7">
            <w:pPr>
              <w:jc w:val="right"/>
              <w:rPr>
                <w:b/>
              </w:rPr>
            </w:pPr>
            <w:r>
              <w:rPr>
                <w:b/>
              </w:rPr>
              <w:t>5,8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участка системы водоснабжения села Поповка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26,5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1,6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фонтана «Одуванчик» на площади им. Кирова С.М.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34 041,5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1 332,4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3,9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5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объектов инженерной инфраструктуры в пос. Латухино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1 007,6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6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594,4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76,2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7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15 613,0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1 291,4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8,3</w:t>
            </w:r>
          </w:p>
        </w:tc>
      </w:tr>
      <w:tr w:rsidR="00193AED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Pr="001D65FA" w:rsidRDefault="00193AED" w:rsidP="00A45CB7">
            <w:pPr>
              <w:jc w:val="center"/>
              <w:rPr>
                <w:b/>
              </w:rPr>
            </w:pPr>
            <w:r w:rsidRPr="001D65FA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Pr="001D65FA" w:rsidRDefault="00193AED" w:rsidP="0073671B">
            <w:pPr>
              <w:jc w:val="right"/>
              <w:rPr>
                <w:b/>
              </w:rPr>
            </w:pPr>
            <w:r w:rsidRPr="001D65FA">
              <w:rPr>
                <w:b/>
              </w:rPr>
              <w:t xml:space="preserve">2 </w:t>
            </w:r>
            <w:r w:rsidR="0073671B">
              <w:rPr>
                <w:b/>
              </w:rPr>
              <w:t>296</w:t>
            </w:r>
            <w:r w:rsidRPr="001D65FA">
              <w:rPr>
                <w:b/>
              </w:rPr>
              <w:t xml:space="preserve"> </w:t>
            </w:r>
            <w:r w:rsidR="0073671B">
              <w:rPr>
                <w:b/>
              </w:rPr>
              <w:t>312</w:t>
            </w:r>
            <w:r w:rsidRPr="001D65FA">
              <w:rPr>
                <w:b/>
              </w:rPr>
              <w:t>,</w:t>
            </w:r>
            <w:r w:rsidR="0073671B"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Pr="001D65FA" w:rsidRDefault="000516D5" w:rsidP="00A45CB7">
            <w:pPr>
              <w:jc w:val="right"/>
              <w:rPr>
                <w:b/>
              </w:rPr>
            </w:pPr>
            <w:r>
              <w:rPr>
                <w:b/>
              </w:rPr>
              <w:t>697 748,4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Pr="001D65FA" w:rsidRDefault="000516D5" w:rsidP="00A45CB7">
            <w:pPr>
              <w:jc w:val="right"/>
              <w:rPr>
                <w:b/>
              </w:rPr>
            </w:pPr>
            <w:r>
              <w:rPr>
                <w:b/>
              </w:rPr>
              <w:t>30,4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8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86 646,5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24 271,7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28,0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9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100 мест в Кировском районе г. Саратова по ул. им. Лисина, «Планета Детства», второй корпус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1 107,5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10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100 мест в Кировском районе г. Саратова по ул. им. Лисина, «Прогимназия Олимпионик», второй корпус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1 107,5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11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541,7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541,6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100,0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12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133 961,7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19 167,4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14,3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13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127 685,2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42 884,1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33,6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14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124 693,5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30 614,5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24,6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lastRenderedPageBreak/>
              <w:t>15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16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120 869,4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25 634,0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21,2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17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18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Здание спортивно-культурного центра «Торпедо»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4 730,0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19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24,0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2,0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20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1 336,5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75,2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5,6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21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2 130,9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22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2 061,2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417,8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73671B" w:rsidP="00A45CB7">
            <w:pPr>
              <w:jc w:val="right"/>
            </w:pPr>
            <w:r>
              <w:t>20,3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23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4 344,5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3 620,6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83,3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24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E7713F">
            <w:pPr>
              <w:jc w:val="right"/>
            </w:pPr>
            <w:r>
              <w:t>98</w:t>
            </w:r>
            <w:r w:rsidR="00E7713F">
              <w:t>9 005,0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474 284,8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48,0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25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(объект, находящийся в муниципальной собственности, расположенный по адресу: г. Саратов, ул. Валовая, 94)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26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40 068,7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68,6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0,2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27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Снегоплавильный комплекс на ул. Ипподромная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28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Стадион «Торпедо»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52,0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26,0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29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180 657,7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43 052,1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23,8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30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88 006,6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26 822,1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30,5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lastRenderedPageBreak/>
              <w:t>31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786,9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786,9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100,0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32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Школа в ЖК «Ласточкино»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11 319,3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1 915,9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16,9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33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E7713F" w:rsidP="00A45CB7">
            <w:r w:rsidRPr="00E7713F"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346 255,2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3 515,1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E7713F" w:rsidP="00A45CB7">
            <w:pPr>
              <w:jc w:val="right"/>
            </w:pPr>
            <w:r>
              <w:t>1,0</w:t>
            </w:r>
          </w:p>
        </w:tc>
      </w:tr>
      <w:tr w:rsidR="00193AED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Pr="001D65FA" w:rsidRDefault="00193AED" w:rsidP="00A45CB7">
            <w:pPr>
              <w:jc w:val="center"/>
              <w:rPr>
                <w:b/>
              </w:rPr>
            </w:pPr>
            <w:r w:rsidRPr="001D65FA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Pr="001D65FA" w:rsidRDefault="00193AED" w:rsidP="00A45CB7">
            <w:pPr>
              <w:jc w:val="right"/>
              <w:rPr>
                <w:b/>
              </w:rPr>
            </w:pPr>
            <w:r w:rsidRPr="001D65FA">
              <w:rPr>
                <w:b/>
              </w:rPr>
              <w:t>380 864,0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Pr="001D65FA" w:rsidRDefault="001D65FA" w:rsidP="00A45CB7">
            <w:pPr>
              <w:jc w:val="right"/>
              <w:rPr>
                <w:b/>
              </w:rPr>
            </w:pPr>
            <w:r>
              <w:rPr>
                <w:b/>
              </w:rPr>
              <w:t>185 438,1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Pr="001D65FA" w:rsidRDefault="001D65FA" w:rsidP="00193AED">
            <w:pPr>
              <w:jc w:val="right"/>
              <w:rPr>
                <w:b/>
              </w:rPr>
            </w:pPr>
            <w:r>
              <w:rPr>
                <w:b/>
              </w:rPr>
              <w:t>48,7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34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9A3B69" w:rsidP="00A45CB7">
            <w:pPr>
              <w:jc w:val="right"/>
            </w:pPr>
            <w:r>
              <w:t>600,0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9A3B69" w:rsidP="00A45CB7">
            <w:pPr>
              <w:jc w:val="right"/>
            </w:pPr>
            <w:r>
              <w:t>3,5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35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34 000,0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9A3B69" w:rsidP="00A45CB7">
            <w:pPr>
              <w:jc w:val="right"/>
            </w:pPr>
            <w:r>
              <w:t>600,0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9A3B69" w:rsidP="00A45CB7">
            <w:pPr>
              <w:jc w:val="right"/>
            </w:pPr>
            <w:r>
              <w:t>1,8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36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141 350,3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121 006,2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85,6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37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9A3B69" w:rsidP="00A45CB7">
            <w:pPr>
              <w:jc w:val="right"/>
            </w:pPr>
            <w:r>
              <w:t>89 686,7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9A3B69" w:rsidP="00A45CB7">
            <w:pPr>
              <w:jc w:val="right"/>
            </w:pPr>
            <w:r>
              <w:t>16 930,6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9A3B69" w:rsidP="00A45CB7">
            <w:pPr>
              <w:jc w:val="right"/>
            </w:pPr>
            <w:r>
              <w:t>18,9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38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48 513,6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45 818,8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94,4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39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2 641,1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40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482,5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D65FA" w:rsidP="00A45CB7">
            <w:pPr>
              <w:jc w:val="right"/>
            </w:pPr>
            <w:r>
              <w:t>20,6</w:t>
            </w: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41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Михаила Булгакова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4B39EE" w:rsidP="00A45CB7">
            <w:pPr>
              <w:jc w:val="right"/>
            </w:pPr>
            <w:r>
              <w:t>4 239,3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193AED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42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Сдобнова Николая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43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3 640,0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44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45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lastRenderedPageBreak/>
              <w:t>46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47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48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скоростной трамвайной линии Мирный пер. - 6-я Дачная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4 979,0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Pr="009A3B69" w:rsidRDefault="00193AED" w:rsidP="00A45CB7">
            <w:pPr>
              <w:jc w:val="center"/>
              <w:rPr>
                <w:b/>
              </w:rPr>
            </w:pPr>
            <w:r w:rsidRPr="009A3B69">
              <w:rPr>
                <w:b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Pr="009A3B69" w:rsidRDefault="00193AED" w:rsidP="00A45CB7">
            <w:pPr>
              <w:jc w:val="right"/>
              <w:rPr>
                <w:b/>
              </w:rPr>
            </w:pPr>
            <w:r w:rsidRPr="009A3B69">
              <w:rPr>
                <w:b/>
              </w:rPr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Pr="009A3B69" w:rsidRDefault="00193AED" w:rsidP="00A45CB7">
            <w:pPr>
              <w:jc w:val="right"/>
              <w:rPr>
                <w:b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Pr="009A3B69" w:rsidRDefault="00193AED" w:rsidP="00A45CB7">
            <w:pPr>
              <w:jc w:val="right"/>
              <w:rPr>
                <w:b/>
              </w:rPr>
            </w:pPr>
          </w:p>
        </w:tc>
      </w:tr>
      <w:tr w:rsidR="00193AED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49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9A3B69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Pr="009A3B69" w:rsidRDefault="009A3B69" w:rsidP="00A45CB7">
            <w:pPr>
              <w:jc w:val="center"/>
              <w:rPr>
                <w:b/>
              </w:rPr>
            </w:pPr>
            <w:r w:rsidRPr="009A3B69">
              <w:rPr>
                <w:b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9A3B69" w:rsidRDefault="009A3B69" w:rsidP="00A45CB7">
            <w:pPr>
              <w:jc w:val="right"/>
              <w:rPr>
                <w:b/>
              </w:rPr>
            </w:pPr>
            <w:r w:rsidRPr="009A3B69">
              <w:rPr>
                <w:b/>
              </w:rPr>
              <w:t>4 022,4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9A3B69" w:rsidRDefault="009A3B69" w:rsidP="003B2247">
            <w:pPr>
              <w:jc w:val="right"/>
              <w:rPr>
                <w:b/>
              </w:rPr>
            </w:pPr>
            <w:r w:rsidRPr="009A3B69">
              <w:rPr>
                <w:b/>
              </w:rPr>
              <w:t>4 022,4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Pr="009A3B69" w:rsidRDefault="009A3B69" w:rsidP="00A45CB7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9A3B69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Default="009A3B69" w:rsidP="00A45CB7">
            <w:pPr>
              <w:jc w:val="center"/>
            </w:pPr>
            <w:r>
              <w:t>50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B69" w:rsidRDefault="009A3B69" w:rsidP="00A45CB7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9A3B69" w:rsidP="003B2247">
            <w:pPr>
              <w:jc w:val="right"/>
            </w:pPr>
            <w:r>
              <w:t>4 022,4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pPr>
              <w:jc w:val="right"/>
            </w:pPr>
            <w:r>
              <w:t>4 022,4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pPr>
              <w:jc w:val="right"/>
            </w:pPr>
            <w:r>
              <w:t>100,0</w:t>
            </w:r>
          </w:p>
        </w:tc>
      </w:tr>
      <w:tr w:rsidR="009A3B69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Pr="000516D5" w:rsidRDefault="009A3B69" w:rsidP="00A45CB7">
            <w:pPr>
              <w:jc w:val="center"/>
              <w:rPr>
                <w:b/>
                <w:i/>
              </w:rPr>
            </w:pPr>
            <w:r w:rsidRPr="000516D5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0516D5" w:rsidRDefault="00E74396" w:rsidP="00A45CB7">
            <w:pPr>
              <w:jc w:val="right"/>
              <w:rPr>
                <w:b/>
                <w:i/>
              </w:rPr>
            </w:pPr>
            <w:r w:rsidRPr="00E74396">
              <w:rPr>
                <w:b/>
                <w:i/>
              </w:rPr>
              <w:t>2 737 461,2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0516D5" w:rsidRDefault="00E74396" w:rsidP="00A45CB7">
            <w:pPr>
              <w:jc w:val="right"/>
              <w:rPr>
                <w:b/>
                <w:i/>
              </w:rPr>
            </w:pPr>
            <w:r w:rsidRPr="00E74396">
              <w:rPr>
                <w:b/>
                <w:i/>
              </w:rPr>
              <w:t>890 453,6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Pr="000516D5" w:rsidRDefault="000516D5" w:rsidP="00193AED">
            <w:pPr>
              <w:jc w:val="right"/>
              <w:rPr>
                <w:b/>
                <w:i/>
              </w:rPr>
            </w:pPr>
            <w:r w:rsidRPr="000516D5">
              <w:rPr>
                <w:b/>
                <w:i/>
              </w:rPr>
              <w:t>32,5</w:t>
            </w:r>
          </w:p>
        </w:tc>
      </w:tr>
      <w:tr w:rsidR="009A3B69" w:rsidTr="00193AED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Pr="009A3B69" w:rsidRDefault="009A3B69" w:rsidP="00A45CB7">
            <w:pPr>
              <w:jc w:val="center"/>
              <w:rPr>
                <w:b/>
                <w:i/>
              </w:rPr>
            </w:pPr>
            <w:r w:rsidRPr="009A3B69">
              <w:rPr>
                <w:b/>
                <w:i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A3B69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Pr="009A3B69" w:rsidRDefault="009A3B69" w:rsidP="00A45CB7">
            <w:pPr>
              <w:jc w:val="center"/>
              <w:rPr>
                <w:b/>
              </w:rPr>
            </w:pPr>
            <w:r w:rsidRPr="009A3B69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9A3B69" w:rsidRDefault="009A3B69" w:rsidP="00A45CB7">
            <w:pPr>
              <w:jc w:val="right"/>
              <w:rPr>
                <w:b/>
              </w:rPr>
            </w:pPr>
            <w:r w:rsidRPr="009A3B69">
              <w:rPr>
                <w:b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9A3B69" w:rsidRDefault="009A3B69" w:rsidP="00A45CB7">
            <w:pPr>
              <w:jc w:val="right"/>
              <w:rPr>
                <w:b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Pr="009A3B69" w:rsidRDefault="009A3B69" w:rsidP="00A45CB7">
            <w:pPr>
              <w:jc w:val="right"/>
              <w:rPr>
                <w:b/>
              </w:rPr>
            </w:pPr>
          </w:p>
        </w:tc>
      </w:tr>
      <w:tr w:rsidR="009A3B69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Default="009A3B69" w:rsidP="00A45CB7">
            <w:pPr>
              <w:jc w:val="center"/>
            </w:pPr>
            <w:r>
              <w:t>1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B69" w:rsidRDefault="009A3B69" w:rsidP="00A45CB7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pPr>
              <w:jc w:val="right"/>
            </w:pPr>
            <w: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pPr>
              <w:jc w:val="right"/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pPr>
              <w:jc w:val="right"/>
            </w:pPr>
          </w:p>
        </w:tc>
      </w:tr>
      <w:tr w:rsidR="009A3B69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Pr="009A3B69" w:rsidRDefault="009A3B69" w:rsidP="00A45CB7">
            <w:pPr>
              <w:jc w:val="center"/>
              <w:rPr>
                <w:b/>
              </w:rPr>
            </w:pPr>
            <w:r w:rsidRPr="009A3B69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9A3B69" w:rsidRDefault="00E7713F" w:rsidP="00A45CB7">
            <w:pPr>
              <w:jc w:val="right"/>
              <w:rPr>
                <w:b/>
              </w:rPr>
            </w:pPr>
            <w:r w:rsidRPr="00E7713F">
              <w:rPr>
                <w:b/>
              </w:rPr>
              <w:t>2</w:t>
            </w:r>
            <w:r>
              <w:rPr>
                <w:b/>
              </w:rPr>
              <w:t> </w:t>
            </w:r>
            <w:r w:rsidRPr="00E7713F">
              <w:rPr>
                <w:b/>
              </w:rPr>
              <w:t>050</w:t>
            </w:r>
            <w:r>
              <w:rPr>
                <w:b/>
              </w:rPr>
              <w:t xml:space="preserve"> </w:t>
            </w:r>
            <w:r w:rsidRPr="00E7713F">
              <w:rPr>
                <w:b/>
              </w:rPr>
              <w:t>119,5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9A3B69" w:rsidRDefault="00E7713F" w:rsidP="00A45CB7">
            <w:pPr>
              <w:jc w:val="right"/>
              <w:rPr>
                <w:b/>
              </w:rPr>
            </w:pPr>
            <w:r w:rsidRPr="00E7713F">
              <w:rPr>
                <w:b/>
              </w:rPr>
              <w:t>1</w:t>
            </w:r>
            <w:r>
              <w:rPr>
                <w:b/>
              </w:rPr>
              <w:t> </w:t>
            </w:r>
            <w:r w:rsidRPr="00E7713F">
              <w:rPr>
                <w:b/>
              </w:rPr>
              <w:t>508</w:t>
            </w:r>
            <w:r>
              <w:rPr>
                <w:b/>
              </w:rPr>
              <w:t xml:space="preserve"> </w:t>
            </w:r>
            <w:r w:rsidRPr="00E7713F">
              <w:rPr>
                <w:b/>
              </w:rPr>
              <w:t>691,9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Pr="009A3B69" w:rsidRDefault="00E7713F" w:rsidP="00A45CB7">
            <w:pPr>
              <w:jc w:val="right"/>
              <w:rPr>
                <w:b/>
              </w:rPr>
            </w:pPr>
            <w:r>
              <w:rPr>
                <w:b/>
              </w:rPr>
              <w:t>73,6</w:t>
            </w:r>
          </w:p>
        </w:tc>
      </w:tr>
      <w:tr w:rsidR="009A3B69" w:rsidTr="0050085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Default="009A3B69" w:rsidP="00A45CB7">
            <w:pPr>
              <w:jc w:val="center"/>
            </w:pPr>
            <w:r>
              <w:t>2</w:t>
            </w:r>
          </w:p>
        </w:tc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B69" w:rsidRDefault="009A3B69" w:rsidP="00A45CB7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E7713F" w:rsidP="00A45CB7">
            <w:pPr>
              <w:jc w:val="right"/>
            </w:pPr>
            <w:r w:rsidRPr="00E7713F">
              <w:t>2</w:t>
            </w:r>
            <w:r>
              <w:t> </w:t>
            </w:r>
            <w:r w:rsidRPr="00E7713F">
              <w:t>050</w:t>
            </w:r>
            <w:r>
              <w:t xml:space="preserve"> </w:t>
            </w:r>
            <w:r w:rsidRPr="00E7713F">
              <w:t>119,5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E7713F" w:rsidP="00A45CB7">
            <w:pPr>
              <w:jc w:val="right"/>
            </w:pPr>
            <w:r w:rsidRPr="00E7713F">
              <w:t>1</w:t>
            </w:r>
            <w:r>
              <w:t> </w:t>
            </w:r>
            <w:r w:rsidRPr="00E7713F">
              <w:t>508</w:t>
            </w:r>
            <w:r>
              <w:t xml:space="preserve"> </w:t>
            </w:r>
            <w:r w:rsidRPr="00E7713F">
              <w:t>691,9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Default="00E7713F" w:rsidP="00A45CB7">
            <w:pPr>
              <w:jc w:val="right"/>
            </w:pPr>
            <w:r>
              <w:t>73,6</w:t>
            </w:r>
          </w:p>
        </w:tc>
      </w:tr>
      <w:tr w:rsidR="009A3B69" w:rsidTr="0050085B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B69" w:rsidRPr="000516D5" w:rsidRDefault="009A3B69" w:rsidP="00A45CB7">
            <w:pPr>
              <w:jc w:val="center"/>
              <w:rPr>
                <w:b/>
                <w:i/>
              </w:rPr>
            </w:pPr>
            <w:r w:rsidRPr="000516D5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0516D5" w:rsidRDefault="009A3B69" w:rsidP="00E7713F">
            <w:pPr>
              <w:jc w:val="right"/>
              <w:rPr>
                <w:b/>
                <w:i/>
              </w:rPr>
            </w:pPr>
            <w:r w:rsidRPr="000516D5">
              <w:rPr>
                <w:b/>
                <w:i/>
              </w:rPr>
              <w:t xml:space="preserve">2 </w:t>
            </w:r>
            <w:r w:rsidR="00E7713F" w:rsidRPr="000516D5">
              <w:rPr>
                <w:b/>
                <w:i/>
              </w:rPr>
              <w:t>095</w:t>
            </w:r>
            <w:r w:rsidRPr="000516D5">
              <w:rPr>
                <w:b/>
                <w:i/>
              </w:rPr>
              <w:t xml:space="preserve"> </w:t>
            </w:r>
            <w:r w:rsidR="00E7713F" w:rsidRPr="000516D5">
              <w:rPr>
                <w:b/>
                <w:i/>
              </w:rPr>
              <w:t>11</w:t>
            </w:r>
            <w:r w:rsidRPr="000516D5">
              <w:rPr>
                <w:b/>
                <w:i/>
              </w:rPr>
              <w:t>9,</w:t>
            </w:r>
            <w:r w:rsidR="00E7713F" w:rsidRPr="000516D5">
              <w:rPr>
                <w:b/>
                <w:i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Pr="000516D5" w:rsidRDefault="00E7713F" w:rsidP="00A45CB7">
            <w:pPr>
              <w:jc w:val="right"/>
              <w:rPr>
                <w:b/>
                <w:i/>
              </w:rPr>
            </w:pPr>
            <w:r w:rsidRPr="000516D5">
              <w:rPr>
                <w:b/>
                <w:i/>
              </w:rPr>
              <w:t>1 508 691,9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B69" w:rsidRPr="000516D5" w:rsidRDefault="000516D5" w:rsidP="00A45CB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72,0</w:t>
            </w:r>
          </w:p>
        </w:tc>
      </w:tr>
      <w:tr w:rsidR="000516D5" w:rsidTr="0050085B">
        <w:trPr>
          <w:cantSplit/>
        </w:trPr>
        <w:tc>
          <w:tcPr>
            <w:tcW w:w="100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5" w:rsidRPr="000516D5" w:rsidRDefault="000516D5" w:rsidP="00A45CB7">
            <w:pPr>
              <w:jc w:val="center"/>
              <w:rPr>
                <w:b/>
              </w:rPr>
            </w:pPr>
            <w:r w:rsidRPr="000516D5">
              <w:rPr>
                <w:b/>
              </w:rPr>
              <w:t>Итого по Перечню: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5" w:rsidRPr="000516D5" w:rsidRDefault="000516D5" w:rsidP="000516D5">
            <w:pPr>
              <w:jc w:val="right"/>
              <w:rPr>
                <w:b/>
              </w:rPr>
            </w:pPr>
            <w:r w:rsidRPr="000516D5">
              <w:rPr>
                <w:b/>
              </w:rPr>
              <w:t>4 832 580,7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5" w:rsidRPr="000516D5" w:rsidRDefault="00E74396">
            <w:pPr>
              <w:jc w:val="right"/>
              <w:rPr>
                <w:b/>
              </w:rPr>
            </w:pPr>
            <w:r w:rsidRPr="00E74396">
              <w:rPr>
                <w:b/>
              </w:rPr>
              <w:t>2 399 145,5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5" w:rsidRPr="000516D5" w:rsidRDefault="000516D5" w:rsidP="00193AED">
            <w:pPr>
              <w:jc w:val="right"/>
              <w:rPr>
                <w:b/>
              </w:rPr>
            </w:pPr>
            <w:r>
              <w:rPr>
                <w:b/>
              </w:rPr>
              <w:t>49,7</w:t>
            </w:r>
          </w:p>
        </w:tc>
      </w:tr>
      <w:tr w:rsidR="009A3B69" w:rsidTr="0050085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r>
              <w:t xml:space="preserve"> 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</w:tr>
      <w:tr w:rsidR="009A3B69" w:rsidTr="0050085B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</w:tr>
      <w:tr w:rsidR="009A3B69" w:rsidTr="0050085B">
        <w:trPr>
          <w:cantSplit/>
        </w:trPr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r>
              <w:t>Председатель комитета по финансам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</w:tr>
      <w:tr w:rsidR="009A3B69" w:rsidTr="0050085B">
        <w:trPr>
          <w:cantSplit/>
        </w:trPr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r>
              <w:t>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/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69" w:rsidRDefault="009A3B69" w:rsidP="00A45CB7">
            <w:pPr>
              <w:jc w:val="right"/>
            </w:pPr>
            <w:r>
              <w:t>А.С. Струков</w:t>
            </w:r>
          </w:p>
        </w:tc>
      </w:tr>
    </w:tbl>
    <w:p w:rsidR="00193AED" w:rsidRPr="00F9379F" w:rsidRDefault="00193AED" w:rsidP="00193AED"/>
    <w:p w:rsidR="00E2598B" w:rsidRPr="00193AED" w:rsidRDefault="00E2598B" w:rsidP="00193AED"/>
    <w:sectPr w:rsidR="00E2598B" w:rsidRPr="00193AED" w:rsidSect="00193AED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E08" w:rsidRDefault="00D05E08" w:rsidP="00193AED">
      <w:r>
        <w:separator/>
      </w:r>
    </w:p>
  </w:endnote>
  <w:endnote w:type="continuationSeparator" w:id="1">
    <w:p w:rsidR="00D05E08" w:rsidRDefault="00D05E08" w:rsidP="0019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E08" w:rsidRDefault="00D05E08" w:rsidP="00193AED">
      <w:r>
        <w:separator/>
      </w:r>
    </w:p>
  </w:footnote>
  <w:footnote w:type="continuationSeparator" w:id="1">
    <w:p w:rsidR="00D05E08" w:rsidRDefault="00D05E08" w:rsidP="00193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AED" w:rsidRDefault="001254D8" w:rsidP="007B083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3A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3AED" w:rsidRDefault="00193A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AED" w:rsidRDefault="001254D8" w:rsidP="007B083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3A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085B">
      <w:rPr>
        <w:rStyle w:val="a7"/>
        <w:noProof/>
      </w:rPr>
      <w:t>4</w:t>
    </w:r>
    <w:r>
      <w:rPr>
        <w:rStyle w:val="a7"/>
      </w:rPr>
      <w:fldChar w:fldCharType="end"/>
    </w:r>
  </w:p>
  <w:p w:rsidR="00193AED" w:rsidRDefault="00193A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93AED"/>
    <w:rsid w:val="000516D5"/>
    <w:rsid w:val="001254D8"/>
    <w:rsid w:val="00193AED"/>
    <w:rsid w:val="001A4938"/>
    <w:rsid w:val="001D65FA"/>
    <w:rsid w:val="002C3F39"/>
    <w:rsid w:val="004B39EE"/>
    <w:rsid w:val="0050085B"/>
    <w:rsid w:val="005F26EF"/>
    <w:rsid w:val="006808C6"/>
    <w:rsid w:val="0073671B"/>
    <w:rsid w:val="008A7A74"/>
    <w:rsid w:val="00992942"/>
    <w:rsid w:val="009A3B69"/>
    <w:rsid w:val="00A24CAF"/>
    <w:rsid w:val="00B912FD"/>
    <w:rsid w:val="00D05E08"/>
    <w:rsid w:val="00E2598B"/>
    <w:rsid w:val="00E74396"/>
    <w:rsid w:val="00E7713F"/>
    <w:rsid w:val="00EE502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3AED"/>
  </w:style>
  <w:style w:type="paragraph" w:styleId="a5">
    <w:name w:val="footer"/>
    <w:basedOn w:val="a"/>
    <w:link w:val="a6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3AED"/>
  </w:style>
  <w:style w:type="character" w:styleId="a7">
    <w:name w:val="page number"/>
    <w:basedOn w:val="a0"/>
    <w:uiPriority w:val="99"/>
    <w:semiHidden/>
    <w:unhideWhenUsed/>
    <w:rsid w:val="00193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96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4</cp:revision>
  <dcterms:created xsi:type="dcterms:W3CDTF">2021-10-14T11:33:00Z</dcterms:created>
  <dcterms:modified xsi:type="dcterms:W3CDTF">2021-10-18T12:51:00Z</dcterms:modified>
</cp:coreProperties>
</file>